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781CD" w14:textId="58E1E3A6" w:rsidR="00BA00AB" w:rsidRDefault="001C420F" w:rsidP="009139A6">
      <w:pPr>
        <w:pStyle w:val="NoSpacing"/>
        <w:rPr>
          <w:rFonts w:cs="Times New Roman"/>
          <w:szCs w:val="24"/>
        </w:rPr>
      </w:pPr>
      <w:r>
        <w:rPr>
          <w:rFonts w:cs="Times New Roman"/>
          <w:szCs w:val="24"/>
          <w:u w:val="single"/>
        </w:rPr>
        <w:t>Margery WESTOWE</w:t>
      </w:r>
      <w:r>
        <w:rPr>
          <w:rFonts w:cs="Times New Roman"/>
          <w:szCs w:val="24"/>
        </w:rPr>
        <w:t xml:space="preserve">      (fl.1459-60)</w:t>
      </w:r>
    </w:p>
    <w:p w14:paraId="6CE7454C" w14:textId="2D3FA130" w:rsidR="001C420F" w:rsidRDefault="001C420F" w:rsidP="009139A6">
      <w:pPr>
        <w:pStyle w:val="NoSpacing"/>
        <w:rPr>
          <w:rFonts w:cs="Times New Roman"/>
          <w:szCs w:val="24"/>
        </w:rPr>
      </w:pPr>
      <w:r>
        <w:rPr>
          <w:rFonts w:cs="Times New Roman"/>
          <w:szCs w:val="24"/>
        </w:rPr>
        <w:t>of London.</w:t>
      </w:r>
    </w:p>
    <w:p w14:paraId="7D1787AC" w14:textId="0ABCDE81" w:rsidR="001C420F" w:rsidRDefault="001C420F" w:rsidP="009139A6">
      <w:pPr>
        <w:pStyle w:val="NoSpacing"/>
        <w:rPr>
          <w:rFonts w:cs="Times New Roman"/>
          <w:szCs w:val="24"/>
        </w:rPr>
      </w:pPr>
    </w:p>
    <w:p w14:paraId="0AB0A8A6" w14:textId="36429B1B" w:rsidR="001C420F" w:rsidRDefault="001C420F" w:rsidP="009139A6">
      <w:pPr>
        <w:pStyle w:val="NoSpacing"/>
        <w:rPr>
          <w:rFonts w:cs="Times New Roman"/>
          <w:szCs w:val="24"/>
        </w:rPr>
      </w:pPr>
    </w:p>
    <w:p w14:paraId="34453A7E" w14:textId="29F24889" w:rsidR="001C420F" w:rsidRDefault="001C420F" w:rsidP="009139A6">
      <w:pPr>
        <w:pStyle w:val="NoSpacing"/>
        <w:rPr>
          <w:rFonts w:cs="Times New Roman"/>
          <w:szCs w:val="24"/>
        </w:rPr>
      </w:pPr>
      <w:r>
        <w:rPr>
          <w:rFonts w:cs="Times New Roman"/>
          <w:szCs w:val="24"/>
        </w:rPr>
        <w:t xml:space="preserve">       1459-60</w:t>
      </w:r>
      <w:r>
        <w:rPr>
          <w:rFonts w:cs="Times New Roman"/>
          <w:szCs w:val="24"/>
        </w:rPr>
        <w:tab/>
        <w:t>The Cutlers’ Company paid for an obit for her.</w:t>
      </w:r>
    </w:p>
    <w:p w14:paraId="4ED567D1" w14:textId="6D04091D" w:rsidR="001C420F" w:rsidRDefault="001C420F" w:rsidP="001C420F">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w:t>
      </w:r>
      <w:r>
        <w:rPr>
          <w:rFonts w:eastAsia="Times New Roman" w:cs="Times New Roman"/>
          <w:szCs w:val="24"/>
        </w:rPr>
        <w:t>172)</w:t>
      </w:r>
    </w:p>
    <w:p w14:paraId="4EDE8D7A" w14:textId="4AE6698C" w:rsidR="001C420F" w:rsidRDefault="001C420F" w:rsidP="001C420F">
      <w:pPr>
        <w:pStyle w:val="NoSpacing"/>
        <w:rPr>
          <w:rFonts w:eastAsia="Times New Roman" w:cs="Times New Roman"/>
          <w:szCs w:val="24"/>
        </w:rPr>
      </w:pPr>
    </w:p>
    <w:p w14:paraId="046BECBD" w14:textId="3B65D013" w:rsidR="001C420F" w:rsidRDefault="001C420F" w:rsidP="001C420F">
      <w:pPr>
        <w:pStyle w:val="NoSpacing"/>
        <w:rPr>
          <w:rFonts w:eastAsia="Times New Roman" w:cs="Times New Roman"/>
          <w:szCs w:val="24"/>
        </w:rPr>
      </w:pPr>
    </w:p>
    <w:p w14:paraId="4BEC3255" w14:textId="64867831" w:rsidR="001C420F" w:rsidRPr="001C420F" w:rsidRDefault="001C420F" w:rsidP="001C420F">
      <w:pPr>
        <w:pStyle w:val="NoSpacing"/>
        <w:rPr>
          <w:rFonts w:cs="Times New Roman"/>
          <w:szCs w:val="24"/>
        </w:rPr>
      </w:pPr>
      <w:r>
        <w:rPr>
          <w:rFonts w:eastAsia="Times New Roman" w:cs="Times New Roman"/>
          <w:szCs w:val="24"/>
        </w:rPr>
        <w:t>29 November 2022</w:t>
      </w:r>
    </w:p>
    <w:sectPr w:rsidR="001C420F" w:rsidRPr="001C420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0848" w14:textId="77777777" w:rsidR="001C420F" w:rsidRDefault="001C420F" w:rsidP="009139A6">
      <w:r>
        <w:separator/>
      </w:r>
    </w:p>
  </w:endnote>
  <w:endnote w:type="continuationSeparator" w:id="0">
    <w:p w14:paraId="2101EFEB" w14:textId="77777777" w:rsidR="001C420F" w:rsidRDefault="001C420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E4077"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F4AFB"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44EE"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5491" w14:textId="77777777" w:rsidR="001C420F" w:rsidRDefault="001C420F" w:rsidP="009139A6">
      <w:r>
        <w:separator/>
      </w:r>
    </w:p>
  </w:footnote>
  <w:footnote w:type="continuationSeparator" w:id="0">
    <w:p w14:paraId="0D7B57B9" w14:textId="77777777" w:rsidR="001C420F" w:rsidRDefault="001C420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ACFE9"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1C374"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186C"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20F"/>
    <w:rsid w:val="000666E0"/>
    <w:rsid w:val="001C420F"/>
    <w:rsid w:val="002510B7"/>
    <w:rsid w:val="005C130B"/>
    <w:rsid w:val="00826F5C"/>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D53D4"/>
  <w15:chartTrackingRefBased/>
  <w15:docId w15:val="{4E8257A5-DDE4-4402-AE87-17BA74D9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4</TotalTime>
  <Pages>1</Pages>
  <Words>48</Words>
  <Characters>277</Characters>
  <Application>Microsoft Office Word</Application>
  <DocSecurity>0</DocSecurity>
  <Lines>2</Lines>
  <Paragraphs>1</Paragraphs>
  <ScaleCrop>false</ScaleCrop>
  <Company/>
  <LinksUpToDate>false</LinksUpToDate>
  <CharactersWithSpaces>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2022-11-29T09:38:00Z</dcterms:created>
  <dcterms:modified xsi:type="dcterms:W3CDTF">2022-11-29T09:42:00Z</dcterms:modified>
</cp:coreProperties>
</file>